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A4E" w:rsidRDefault="00AB3A4E" w:rsidP="00AB3A4E">
      <w:pPr>
        <w:jc w:val="right"/>
        <w:rPr>
          <w:noProof/>
        </w:rPr>
      </w:pPr>
      <w:r>
        <w:rPr>
          <w:noProof/>
        </w:rPr>
        <w:t>приложение 1</w:t>
      </w:r>
    </w:p>
    <w:p w:rsidR="00AB3A4E" w:rsidRDefault="00AB3A4E" w:rsidP="00AB3A4E">
      <w:pPr>
        <w:jc w:val="center"/>
        <w:rPr>
          <w:noProof/>
        </w:rPr>
      </w:pPr>
    </w:p>
    <w:p w:rsidR="00AB3A4E" w:rsidRPr="0034138B" w:rsidRDefault="00AB3A4E" w:rsidP="00AB3A4E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СПРАВКА</w:t>
      </w:r>
    </w:p>
    <w:p w:rsidR="00AB3A4E" w:rsidRPr="0034138B" w:rsidRDefault="00AB3A4E" w:rsidP="00AB3A4E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B3A4E" w:rsidRPr="0034138B" w:rsidRDefault="00AB3A4E" w:rsidP="00AB3A4E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AB3A4E" w:rsidRPr="0034138B" w:rsidRDefault="00AB3A4E" w:rsidP="00AB3A4E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поступившей в базу данных «Канцелярия ЗГ»</w:t>
      </w:r>
    </w:p>
    <w:p w:rsidR="00AB3A4E" w:rsidRPr="0034138B" w:rsidRDefault="00AB3A4E" w:rsidP="00AB3A4E">
      <w:pPr>
        <w:jc w:val="center"/>
        <w:rPr>
          <w:noProof/>
          <w:sz w:val="24"/>
          <w:szCs w:val="24"/>
        </w:rPr>
      </w:pPr>
      <w:r w:rsidRPr="0034138B">
        <w:rPr>
          <w:noProof/>
          <w:sz w:val="24"/>
          <w:szCs w:val="24"/>
        </w:rPr>
        <w:t>c 01.0</w:t>
      </w:r>
      <w:r>
        <w:rPr>
          <w:noProof/>
          <w:sz w:val="24"/>
          <w:szCs w:val="24"/>
        </w:rPr>
        <w:t>3</w:t>
      </w:r>
      <w:r w:rsidRPr="0034138B"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5</w:t>
      </w:r>
      <w:r w:rsidRPr="0034138B">
        <w:rPr>
          <w:noProof/>
          <w:sz w:val="24"/>
          <w:szCs w:val="24"/>
        </w:rPr>
        <w:t xml:space="preserve"> по </w:t>
      </w:r>
      <w:r>
        <w:rPr>
          <w:noProof/>
          <w:sz w:val="24"/>
          <w:szCs w:val="24"/>
        </w:rPr>
        <w:t>31</w:t>
      </w:r>
      <w:r w:rsidRPr="0034138B">
        <w:rPr>
          <w:noProof/>
          <w:sz w:val="24"/>
          <w:szCs w:val="24"/>
        </w:rPr>
        <w:t>.0</w:t>
      </w:r>
      <w:r>
        <w:rPr>
          <w:noProof/>
          <w:sz w:val="24"/>
          <w:szCs w:val="24"/>
        </w:rPr>
        <w:t>3</w:t>
      </w:r>
      <w:r w:rsidRPr="0034138B"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5</w:t>
      </w:r>
    </w:p>
    <w:p w:rsidR="00AB3A4E" w:rsidRDefault="00AB3A4E" w:rsidP="00AB3A4E">
      <w:pPr>
        <w:jc w:val="center"/>
        <w:rPr>
          <w:noProof/>
        </w:rPr>
      </w:pPr>
    </w:p>
    <w:p w:rsidR="00AB3A4E" w:rsidRPr="0034138B" w:rsidRDefault="00AB3A4E" w:rsidP="00AB3A4E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142D1F" w:rsidRPr="00AB3A4E" w:rsidRDefault="00142D1F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142D1F">
        <w:trPr>
          <w:cantSplit/>
          <w:trHeight w:val="207"/>
        </w:trPr>
        <w:tc>
          <w:tcPr>
            <w:tcW w:w="7513" w:type="dxa"/>
            <w:vMerge w:val="restart"/>
          </w:tcPr>
          <w:p w:rsidR="00142D1F" w:rsidRPr="00AB3A4E" w:rsidRDefault="00142D1F">
            <w:pPr>
              <w:jc w:val="center"/>
              <w:rPr>
                <w:noProof/>
                <w:sz w:val="18"/>
              </w:rPr>
            </w:pPr>
          </w:p>
          <w:p w:rsidR="00142D1F" w:rsidRDefault="005B7989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142D1F" w:rsidRDefault="005B798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142D1F">
        <w:trPr>
          <w:cantSplit/>
          <w:trHeight w:val="437"/>
        </w:trPr>
        <w:tc>
          <w:tcPr>
            <w:tcW w:w="7513" w:type="dxa"/>
            <w:vMerge/>
          </w:tcPr>
          <w:p w:rsidR="00142D1F" w:rsidRDefault="00142D1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142D1F" w:rsidRDefault="00142D1F">
            <w:pPr>
              <w:jc w:val="center"/>
              <w:rPr>
                <w:noProof/>
                <w:sz w:val="18"/>
              </w:rPr>
            </w:pPr>
          </w:p>
        </w:tc>
      </w:tr>
      <w:tr w:rsidR="00142D1F">
        <w:trPr>
          <w:cantSplit/>
        </w:trPr>
        <w:tc>
          <w:tcPr>
            <w:tcW w:w="7513" w:type="dxa"/>
          </w:tcPr>
          <w:p w:rsidR="00142D1F" w:rsidRDefault="005B798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142D1F" w:rsidRDefault="005B798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142D1F">
        <w:trPr>
          <w:cantSplit/>
        </w:trPr>
        <w:tc>
          <w:tcPr>
            <w:tcW w:w="7513" w:type="dxa"/>
          </w:tcPr>
          <w:p w:rsidR="00142D1F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142D1F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</w:p>
        </w:tc>
      </w:tr>
      <w:tr w:rsidR="005B7989">
        <w:trPr>
          <w:cantSplit/>
        </w:trPr>
        <w:tc>
          <w:tcPr>
            <w:tcW w:w="7513" w:type="dxa"/>
          </w:tcPr>
          <w:p w:rsidR="005B7989" w:rsidRDefault="005B798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B7989" w:rsidRDefault="005B798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</w:tr>
    </w:tbl>
    <w:p w:rsidR="00142D1F" w:rsidRDefault="00142D1F">
      <w:pPr>
        <w:rPr>
          <w:noProof/>
        </w:rPr>
      </w:pPr>
    </w:p>
    <w:p w:rsidR="00142D1F" w:rsidRDefault="00142D1F">
      <w:pPr>
        <w:rPr>
          <w:noProof/>
        </w:rPr>
      </w:pPr>
    </w:p>
    <w:p w:rsidR="00AB3A4E" w:rsidRDefault="00AB3A4E">
      <w:pPr>
        <w:rPr>
          <w:noProof/>
        </w:rPr>
      </w:pPr>
      <w:bookmarkStart w:id="0" w:name="_GoBack"/>
      <w:bookmarkEnd w:id="0"/>
    </w:p>
    <w:sectPr w:rsidR="00AB3A4E" w:rsidSect="005B7989">
      <w:pgSz w:w="11907" w:h="16840" w:code="9"/>
      <w:pgMar w:top="709" w:right="1168" w:bottom="284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89"/>
    <w:rsid w:val="00142D1F"/>
    <w:rsid w:val="005B7989"/>
    <w:rsid w:val="00865D84"/>
    <w:rsid w:val="00AB3A4E"/>
    <w:rsid w:val="00F2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6004A-B3C4-4D91-BE0E-904FE922B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9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79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319</Words>
  <Characters>2674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ВА</cp:lastModifiedBy>
  <cp:revision>4</cp:revision>
  <cp:lastPrinted>2025-04-10T02:18:00Z</cp:lastPrinted>
  <dcterms:created xsi:type="dcterms:W3CDTF">2025-04-11T02:54:00Z</dcterms:created>
  <dcterms:modified xsi:type="dcterms:W3CDTF">2025-04-14T04:54:00Z</dcterms:modified>
</cp:coreProperties>
</file>